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20A9103B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0262A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28142C1D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36EA5" w:rsidRP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Πλαστικά κουτιά αποθήκευσης </w:t>
            </w:r>
            <w:proofErr w:type="spellStart"/>
            <w:r w:rsidR="00F36EA5" w:rsidRP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="00F36EA5" w:rsidRP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</w:t>
            </w:r>
            <w:proofErr w:type="spellStart"/>
            <w:r w:rsidR="00F36EA5" w:rsidRP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Eppendorf</w:t>
            </w:r>
            <w:proofErr w:type="spellEnd"/>
            <w:r w:rsidR="00F36EA5" w:rsidRP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την κατάψυξ</w:t>
            </w:r>
            <w:r w:rsidR="00F36E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B2CEE8C" w14:textId="34E044CE" w:rsidR="00F36EA5" w:rsidRDefault="00F36E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36EA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Ανθεκτικά σε θερμοκρασίες από </w:t>
            </w:r>
          </w:p>
          <w:p w14:paraId="6E500349" w14:textId="785C621D" w:rsidR="008D329F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36EA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-90°C έως +121°C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3151F154" w:rsidR="008D329F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</w:t>
            </w:r>
            <w:r w:rsidRPr="00F36EA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ια σωληνάρια 1,5 </w:t>
            </w:r>
            <w:proofErr w:type="spellStart"/>
            <w:r w:rsidRPr="00F36EA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36EA5" w:rsidRPr="008D329F" w14:paraId="174A5BDB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335884E" w14:textId="6ECBFF5B" w:rsidR="00F36EA5" w:rsidRPr="00F36EA5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7BAD362" w14:textId="57478BD3" w:rsidR="00F36EA5" w:rsidRDefault="00F36E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F36EA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ουλάχιστον 80 θέσεων</w:t>
            </w:r>
          </w:p>
        </w:tc>
        <w:tc>
          <w:tcPr>
            <w:tcW w:w="1080" w:type="dxa"/>
            <w:vAlign w:val="center"/>
          </w:tcPr>
          <w:p w14:paraId="254C0F2D" w14:textId="18AD463A" w:rsidR="00F36EA5" w:rsidRPr="00F36EA5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EEEA24" w14:textId="77777777" w:rsidR="00F36EA5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995B24" w14:textId="77777777" w:rsidR="00F36EA5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24D25E09" w:rsidR="008D329F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57019"/>
    <w:rsid w:val="00066F06"/>
    <w:rsid w:val="000919F1"/>
    <w:rsid w:val="000E333F"/>
    <w:rsid w:val="00115F5C"/>
    <w:rsid w:val="0014688F"/>
    <w:rsid w:val="001C16AC"/>
    <w:rsid w:val="0024151E"/>
    <w:rsid w:val="002C5B52"/>
    <w:rsid w:val="004B6F65"/>
    <w:rsid w:val="005B062B"/>
    <w:rsid w:val="00691CC8"/>
    <w:rsid w:val="007618FC"/>
    <w:rsid w:val="007C3968"/>
    <w:rsid w:val="008D329F"/>
    <w:rsid w:val="009A6F68"/>
    <w:rsid w:val="00B92C0A"/>
    <w:rsid w:val="00C23D11"/>
    <w:rsid w:val="00D43DFD"/>
    <w:rsid w:val="00F0262A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26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17</cp:revision>
  <dcterms:created xsi:type="dcterms:W3CDTF">2025-04-09T12:40:00Z</dcterms:created>
  <dcterms:modified xsi:type="dcterms:W3CDTF">2025-11-20T21:17:00Z</dcterms:modified>
</cp:coreProperties>
</file>